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TSG RAN Meeting #102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sz w:val="24"/>
        </w:rPr>
        <w:t>RP-</w:t>
      </w:r>
      <w:r>
        <w:rPr>
          <w:rFonts w:hint="eastAsia" w:cs="Arial"/>
          <w:b w:val="0"/>
          <w:bCs/>
          <w:sz w:val="24"/>
          <w:lang w:val="en-US" w:eastAsia="zh-CN"/>
        </w:rPr>
        <w:t>233036</w:t>
      </w:r>
      <w:bookmarkStart w:id="0" w:name="_GoBack"/>
      <w:bookmarkEnd w:id="0"/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11 - 15 December. 2023, Edinburgh, Scotland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</w:rPr>
        <w:t>HPUE_FR1_FDD_NR_CADC_R18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9.4.4.7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Rel-18 High power UE (power class 2) for a single FR1 NR FDD band in UL of NR inter-band CA/DC combinations with y bands downlink (y=2,3,4,5,6) and x bands uplink (x=1)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HPUE_FR1_FDD_NR_CADC_R18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970090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282"/>
        <w:gridCol w:w="848"/>
        <w:gridCol w:w="1278"/>
        <w:gridCol w:w="1276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RAN#103 (March 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>83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PC2 </w:t>
            </w:r>
            <w:r>
              <w:rPr>
                <w:bCs/>
                <w:lang w:eastAsia="zh-CN"/>
              </w:rPr>
              <w:t>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>
              <w:rPr>
                <w:rFonts w:hint="eastAsia"/>
                <w:bCs/>
                <w:lang w:val="en-US" w:eastAsia="zh-CN"/>
              </w:rPr>
              <w:t>83</w:t>
            </w:r>
            <w:r>
              <w:rPr>
                <w:bCs/>
                <w:lang w:eastAsia="zh-CN"/>
              </w:rPr>
              <w:t xml:space="preserve"> band combinations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>listed in the 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HPUE_FR1_FDD_NR_CADC_R18</w:t>
      </w:r>
      <w:r>
        <w:rPr>
          <w:lang w:eastAsia="zh-CN"/>
        </w:rPr>
        <w:t xml:space="preserve"> WI to March 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1FF276FD"/>
    <w:rsid w:val="251357C2"/>
    <w:rsid w:val="2EC44136"/>
    <w:rsid w:val="391C2CC0"/>
    <w:rsid w:val="537B7494"/>
    <w:rsid w:val="55DB7D2E"/>
    <w:rsid w:val="7240526D"/>
    <w:rsid w:val="783B13FA"/>
    <w:rsid w:val="7A2B48B4"/>
    <w:rsid w:val="7AF7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1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China Unicom</cp:lastModifiedBy>
  <cp:lastPrinted>2009-10-12T14:10:00Z</cp:lastPrinted>
  <dcterms:modified xsi:type="dcterms:W3CDTF">2023-12-04T07:15:17Z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8B56CF0E2A664EEAAA9ACF3BECBE7DC5</vt:lpwstr>
  </property>
</Properties>
</file>